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1253" w14:textId="6D84F472" w:rsidR="0006000D" w:rsidRPr="00C75018" w:rsidRDefault="0006000D" w:rsidP="0006000D">
      <w:pPr>
        <w:pStyle w:val="Heading3"/>
        <w:rPr>
          <w:rFonts w:ascii="Times New Roman" w:hAnsi="Times New Roman" w:cs="Times New Roman"/>
        </w:rPr>
      </w:pPr>
      <w:bookmarkStart w:id="0" w:name="_Toc491090985"/>
      <w:r w:rsidRPr="00C75018">
        <w:rPr>
          <w:rFonts w:ascii="Times New Roman" w:hAnsi="Times New Roman" w:cs="Times New Roman"/>
        </w:rPr>
        <w:t>Past Performance Evaluation Questionnaire Form</w:t>
      </w:r>
      <w:bookmarkEnd w:id="0"/>
    </w:p>
    <w:p w14:paraId="703D1254" w14:textId="77777777" w:rsidR="0006000D" w:rsidRPr="00C75018" w:rsidRDefault="0006000D" w:rsidP="0006000D">
      <w:pPr>
        <w:jc w:val="center"/>
        <w:rPr>
          <w:b/>
          <w:szCs w:val="24"/>
        </w:rPr>
      </w:pPr>
    </w:p>
    <w:p w14:paraId="0008398A" w14:textId="77777777" w:rsidR="00EB1581" w:rsidRPr="00C75018" w:rsidRDefault="0006000D" w:rsidP="0006000D">
      <w:pPr>
        <w:rPr>
          <w:szCs w:val="24"/>
        </w:rPr>
      </w:pPr>
      <w:r w:rsidRPr="00C75018">
        <w:rPr>
          <w:szCs w:val="24"/>
        </w:rPr>
        <w:t>Contractor</w:t>
      </w:r>
      <w:r w:rsidR="00EB1581" w:rsidRPr="00C75018">
        <w:rPr>
          <w:szCs w:val="24"/>
        </w:rPr>
        <w:t xml:space="preserve">/ Entity </w:t>
      </w:r>
      <w:proofErr w:type="gramStart"/>
      <w:r w:rsidR="00EB1581" w:rsidRPr="00C75018">
        <w:rPr>
          <w:szCs w:val="24"/>
        </w:rPr>
        <w:t>Name</w:t>
      </w:r>
      <w:r w:rsidRPr="00C75018">
        <w:rPr>
          <w:szCs w:val="24"/>
        </w:rPr>
        <w:t>:_</w:t>
      </w:r>
      <w:proofErr w:type="gramEnd"/>
      <w:r w:rsidRPr="00C75018">
        <w:rPr>
          <w:szCs w:val="24"/>
        </w:rPr>
        <w:t xml:space="preserve">___________________   </w:t>
      </w:r>
    </w:p>
    <w:p w14:paraId="703D1255" w14:textId="4EF8829A" w:rsidR="0006000D" w:rsidRPr="00C75018" w:rsidRDefault="0006000D" w:rsidP="0006000D">
      <w:pPr>
        <w:rPr>
          <w:szCs w:val="24"/>
        </w:rPr>
      </w:pPr>
      <w:r w:rsidRPr="00C75018">
        <w:rPr>
          <w:szCs w:val="24"/>
        </w:rPr>
        <w:t>Contract</w:t>
      </w:r>
      <w:r w:rsidR="00EB1581" w:rsidRPr="00C75018">
        <w:rPr>
          <w:szCs w:val="24"/>
        </w:rPr>
        <w:t xml:space="preserve">/Assistance Instrument </w:t>
      </w:r>
      <w:proofErr w:type="gramStart"/>
      <w:r w:rsidRPr="00C75018">
        <w:rPr>
          <w:szCs w:val="24"/>
        </w:rPr>
        <w:t>No.:_</w:t>
      </w:r>
      <w:proofErr w:type="gramEnd"/>
      <w:r w:rsidRPr="00C75018">
        <w:rPr>
          <w:szCs w:val="24"/>
        </w:rPr>
        <w:t>___________________________</w:t>
      </w:r>
    </w:p>
    <w:p w14:paraId="703D1256" w14:textId="77777777" w:rsidR="0006000D" w:rsidRPr="00C75018" w:rsidRDefault="0006000D" w:rsidP="0006000D">
      <w:pPr>
        <w:rPr>
          <w:szCs w:val="24"/>
        </w:rPr>
      </w:pPr>
      <w:r w:rsidRPr="00C75018">
        <w:rPr>
          <w:szCs w:val="24"/>
        </w:rPr>
        <w:t>Subcontract No. (if applicable</w:t>
      </w:r>
      <w:proofErr w:type="gramStart"/>
      <w:r w:rsidRPr="00C75018">
        <w:rPr>
          <w:szCs w:val="24"/>
        </w:rPr>
        <w:t>):_</w:t>
      </w:r>
      <w:proofErr w:type="gramEnd"/>
      <w:r w:rsidRPr="00C75018">
        <w:rPr>
          <w:szCs w:val="24"/>
        </w:rPr>
        <w:t>________________________________</w:t>
      </w:r>
    </w:p>
    <w:p w14:paraId="703D1257" w14:textId="77777777" w:rsidR="0006000D" w:rsidRPr="00C75018" w:rsidRDefault="0006000D" w:rsidP="0006000D">
      <w:pPr>
        <w:rPr>
          <w:szCs w:val="24"/>
        </w:rPr>
      </w:pPr>
      <w:proofErr w:type="gramStart"/>
      <w:r w:rsidRPr="00C75018">
        <w:rPr>
          <w:szCs w:val="24"/>
        </w:rPr>
        <w:t>POC:_</w:t>
      </w:r>
      <w:proofErr w:type="gramEnd"/>
      <w:r w:rsidRPr="00C75018">
        <w:rPr>
          <w:szCs w:val="24"/>
        </w:rPr>
        <w:t>_______________________</w:t>
      </w:r>
      <w:r w:rsidRPr="00C75018">
        <w:rPr>
          <w:szCs w:val="24"/>
        </w:rPr>
        <w:tab/>
        <w:t>Title:________________________</w:t>
      </w:r>
      <w:r w:rsidRPr="00C75018">
        <w:rPr>
          <w:szCs w:val="24"/>
        </w:rPr>
        <w:br/>
        <w:t>(Name)</w:t>
      </w:r>
      <w:r w:rsidRPr="00C75018">
        <w:rPr>
          <w:szCs w:val="24"/>
        </w:rPr>
        <w:tab/>
      </w:r>
      <w:r w:rsidRPr="00C75018">
        <w:rPr>
          <w:szCs w:val="24"/>
        </w:rPr>
        <w:tab/>
      </w:r>
      <w:r w:rsidRPr="00C75018">
        <w:rPr>
          <w:szCs w:val="24"/>
        </w:rPr>
        <w:tab/>
      </w:r>
      <w:r w:rsidRPr="00C75018">
        <w:rPr>
          <w:szCs w:val="24"/>
        </w:rPr>
        <w:tab/>
      </w:r>
      <w:r w:rsidRPr="00C75018">
        <w:rPr>
          <w:szCs w:val="24"/>
        </w:rPr>
        <w:tab/>
        <w:t>(E.G. PCO/ACO/TM)</w:t>
      </w:r>
    </w:p>
    <w:p w14:paraId="703D1258" w14:textId="77777777" w:rsidR="0006000D" w:rsidRPr="00C75018" w:rsidRDefault="0006000D" w:rsidP="0006000D">
      <w:pPr>
        <w:rPr>
          <w:szCs w:val="24"/>
        </w:rPr>
      </w:pPr>
      <w:r w:rsidRPr="00C75018">
        <w:rPr>
          <w:szCs w:val="24"/>
        </w:rPr>
        <w:t>_____________________________________________________________________</w:t>
      </w:r>
    </w:p>
    <w:p w14:paraId="703D1259" w14:textId="77777777" w:rsidR="0006000D" w:rsidRPr="00C75018" w:rsidRDefault="0006000D" w:rsidP="0006000D">
      <w:pPr>
        <w:rPr>
          <w:szCs w:val="24"/>
        </w:rPr>
      </w:pPr>
      <w:r w:rsidRPr="00C75018">
        <w:rPr>
          <w:szCs w:val="24"/>
        </w:rPr>
        <w:t>_____________________________________________________________________</w:t>
      </w:r>
    </w:p>
    <w:p w14:paraId="703D125A" w14:textId="77777777" w:rsidR="0006000D" w:rsidRPr="00C75018" w:rsidRDefault="0006000D" w:rsidP="0006000D">
      <w:pPr>
        <w:rPr>
          <w:szCs w:val="24"/>
        </w:rPr>
      </w:pPr>
      <w:r w:rsidRPr="00C75018">
        <w:rPr>
          <w:szCs w:val="24"/>
        </w:rPr>
        <w:t>(Agency, Telephone No., E-mail Address &amp; Fax Number)</w:t>
      </w:r>
    </w:p>
    <w:p w14:paraId="703D125B" w14:textId="77777777" w:rsidR="0006000D" w:rsidRPr="00C75018" w:rsidRDefault="0006000D" w:rsidP="0006000D">
      <w:pPr>
        <w:rPr>
          <w:szCs w:val="24"/>
        </w:rPr>
      </w:pPr>
    </w:p>
    <w:p w14:paraId="4A43AD51" w14:textId="77777777" w:rsidR="00C75018" w:rsidRPr="00C75018" w:rsidRDefault="00C75018" w:rsidP="0006000D">
      <w:pPr>
        <w:rPr>
          <w:szCs w:val="24"/>
        </w:rPr>
      </w:pPr>
    </w:p>
    <w:p w14:paraId="00167194" w14:textId="77777777" w:rsidR="00C75018" w:rsidRPr="00C75018" w:rsidRDefault="00C75018" w:rsidP="0006000D">
      <w:pPr>
        <w:rPr>
          <w:szCs w:val="24"/>
        </w:rPr>
      </w:pPr>
    </w:p>
    <w:p w14:paraId="703D125C" w14:textId="5AC20178" w:rsidR="0006000D" w:rsidRPr="00C75018" w:rsidRDefault="0006000D" w:rsidP="0006000D">
      <w:pPr>
        <w:rPr>
          <w:szCs w:val="24"/>
        </w:rPr>
      </w:pPr>
      <w:r w:rsidRPr="00C75018">
        <w:rPr>
          <w:szCs w:val="24"/>
        </w:rPr>
        <w:t xml:space="preserve">The following questions pertain to the contractor’s record of past (within the past </w:t>
      </w:r>
      <w:r w:rsidR="005F70E6">
        <w:rPr>
          <w:szCs w:val="24"/>
        </w:rPr>
        <w:t>five</w:t>
      </w:r>
      <w:r w:rsidRPr="00C75018">
        <w:rPr>
          <w:szCs w:val="24"/>
        </w:rPr>
        <w:t xml:space="preserve"> years) and current performance.  The information that you provide will be used in the awarding of </w:t>
      </w:r>
      <w:r w:rsidR="00EB1581" w:rsidRPr="00C75018">
        <w:rPr>
          <w:szCs w:val="24"/>
        </w:rPr>
        <w:t xml:space="preserve">a Cooperative Agreement. </w:t>
      </w:r>
      <w:r w:rsidRPr="00C75018">
        <w:rPr>
          <w:szCs w:val="24"/>
        </w:rPr>
        <w:t>Therefore, it is important that our information be as factual and accurate as possible.  Please provide examples and/or explanations (use additional pages if necessary).  The following adjectival ratings shall be used in your response.</w:t>
      </w:r>
    </w:p>
    <w:p w14:paraId="703D125D" w14:textId="77777777" w:rsidR="0006000D" w:rsidRPr="00C75018" w:rsidRDefault="0006000D" w:rsidP="0006000D">
      <w:pPr>
        <w:pStyle w:val="NoSpacing"/>
        <w:ind w:left="1800"/>
        <w:rPr>
          <w:rFonts w:ascii="Times New Roman" w:hAnsi="Times New Roman"/>
          <w:sz w:val="24"/>
          <w:szCs w:val="24"/>
        </w:rPr>
      </w:pPr>
      <w:r w:rsidRPr="00C75018">
        <w:rPr>
          <w:rFonts w:ascii="Times New Roman" w:hAnsi="Times New Roman"/>
          <w:sz w:val="24"/>
          <w:szCs w:val="24"/>
        </w:rPr>
        <w:t xml:space="preserve"> </w:t>
      </w:r>
    </w:p>
    <w:p w14:paraId="703D125E" w14:textId="7AEE41EA" w:rsidR="0006000D" w:rsidRPr="00C75018" w:rsidRDefault="0006000D" w:rsidP="0006000D">
      <w:pPr>
        <w:rPr>
          <w:szCs w:val="24"/>
        </w:rPr>
      </w:pPr>
      <w:r w:rsidRPr="00C75018">
        <w:rPr>
          <w:b/>
          <w:szCs w:val="24"/>
        </w:rPr>
        <w:t>Outstanding:</w:t>
      </w:r>
      <w:r w:rsidRPr="00C75018">
        <w:rPr>
          <w:szCs w:val="24"/>
        </w:rPr>
        <w:t xml:space="preserve">  Performance meets l requirements and exceeds many requirements that benefit the end user.  Work was accomplished with few, if any, minor problems for which corrective actions taken by the contractor were highly effective.</w:t>
      </w:r>
    </w:p>
    <w:p w14:paraId="703D125F" w14:textId="77777777" w:rsidR="0006000D" w:rsidRPr="00C75018" w:rsidRDefault="0006000D" w:rsidP="0006000D">
      <w:pPr>
        <w:rPr>
          <w:szCs w:val="24"/>
        </w:rPr>
      </w:pPr>
    </w:p>
    <w:p w14:paraId="703D1260" w14:textId="1B083A3E" w:rsidR="0006000D" w:rsidRPr="00C75018" w:rsidRDefault="0006000D" w:rsidP="0006000D">
      <w:pPr>
        <w:rPr>
          <w:szCs w:val="24"/>
        </w:rPr>
      </w:pPr>
      <w:r w:rsidRPr="00C75018">
        <w:rPr>
          <w:b/>
          <w:szCs w:val="24"/>
        </w:rPr>
        <w:t xml:space="preserve">Good:  </w:t>
      </w:r>
      <w:r w:rsidRPr="00C75018">
        <w:rPr>
          <w:szCs w:val="24"/>
        </w:rPr>
        <w:t>Performance meets</w:t>
      </w:r>
      <w:r w:rsidR="00C75018">
        <w:rPr>
          <w:szCs w:val="24"/>
        </w:rPr>
        <w:t xml:space="preserve"> </w:t>
      </w:r>
      <w:r w:rsidRPr="00C75018">
        <w:rPr>
          <w:szCs w:val="24"/>
        </w:rPr>
        <w:t xml:space="preserve">requirements and exceeds </w:t>
      </w:r>
      <w:r w:rsidR="005F70E6" w:rsidRPr="00C75018">
        <w:rPr>
          <w:szCs w:val="24"/>
        </w:rPr>
        <w:t>some that</w:t>
      </w:r>
      <w:r w:rsidRPr="00C75018">
        <w:rPr>
          <w:szCs w:val="24"/>
        </w:rPr>
        <w:t xml:space="preserve"> benefit the end user.  Work was accomplished with some minor problems for which corrective actions taken by the contractor were effective.  </w:t>
      </w:r>
    </w:p>
    <w:p w14:paraId="703D1261" w14:textId="77777777" w:rsidR="0006000D" w:rsidRPr="00C75018" w:rsidRDefault="0006000D" w:rsidP="0006000D">
      <w:pPr>
        <w:rPr>
          <w:szCs w:val="24"/>
        </w:rPr>
      </w:pPr>
    </w:p>
    <w:p w14:paraId="703D1262" w14:textId="40417A37" w:rsidR="0006000D" w:rsidRPr="00C75018" w:rsidRDefault="0006000D" w:rsidP="0006000D">
      <w:pPr>
        <w:rPr>
          <w:szCs w:val="24"/>
        </w:rPr>
      </w:pPr>
      <w:r w:rsidRPr="00C75018">
        <w:rPr>
          <w:b/>
          <w:szCs w:val="24"/>
        </w:rPr>
        <w:t>Acceptable:</w:t>
      </w:r>
      <w:r w:rsidRPr="00C75018">
        <w:rPr>
          <w:szCs w:val="24"/>
        </w:rPr>
        <w:t xml:space="preserve">  Performance meets requirements.  Work was accomplished with some minor problems for which corrective actions taken by the contractor were satisfactory. </w:t>
      </w:r>
    </w:p>
    <w:p w14:paraId="703D1263" w14:textId="77777777" w:rsidR="0006000D" w:rsidRPr="00C75018" w:rsidRDefault="0006000D" w:rsidP="0006000D">
      <w:pPr>
        <w:rPr>
          <w:b/>
          <w:szCs w:val="24"/>
        </w:rPr>
      </w:pPr>
    </w:p>
    <w:p w14:paraId="703D1264" w14:textId="2AFA79A2" w:rsidR="00EB1581" w:rsidRPr="00C75018" w:rsidRDefault="0006000D" w:rsidP="0006000D">
      <w:pPr>
        <w:rPr>
          <w:szCs w:val="24"/>
        </w:rPr>
      </w:pPr>
      <w:r w:rsidRPr="00C75018">
        <w:rPr>
          <w:b/>
          <w:szCs w:val="24"/>
        </w:rPr>
        <w:t>Unacceptable:</w:t>
      </w:r>
      <w:r w:rsidRPr="00C75018">
        <w:rPr>
          <w:szCs w:val="24"/>
        </w:rPr>
        <w:t xml:space="preserve">  Performance does not meet most requirements.  Serious problems with contractor performance were experienced for which the corrective actions were ineffective.  </w:t>
      </w:r>
    </w:p>
    <w:p w14:paraId="0F5824EE" w14:textId="77777777" w:rsidR="00EB1581" w:rsidRPr="00C75018" w:rsidRDefault="00EB1581">
      <w:pPr>
        <w:rPr>
          <w:szCs w:val="24"/>
        </w:rPr>
      </w:pPr>
      <w:r w:rsidRPr="00C75018">
        <w:rPr>
          <w:szCs w:val="24"/>
        </w:rPr>
        <w:br w:type="page"/>
      </w:r>
    </w:p>
    <w:p w14:paraId="703D1266" w14:textId="77777777" w:rsidR="0006000D" w:rsidRPr="00C75018" w:rsidRDefault="0006000D" w:rsidP="0006000D">
      <w:pPr>
        <w:suppressLineNumbers/>
        <w:rPr>
          <w:b/>
          <w:bCs/>
          <w:szCs w:val="24"/>
        </w:rPr>
      </w:pPr>
      <w:r w:rsidRPr="00C75018">
        <w:rPr>
          <w:b/>
          <w:bCs/>
          <w:szCs w:val="24"/>
        </w:rPr>
        <w:lastRenderedPageBreak/>
        <w:t>PART I.  (To be completed by the Offeror)</w:t>
      </w:r>
    </w:p>
    <w:p w14:paraId="703D1267" w14:textId="77777777" w:rsidR="0006000D" w:rsidRPr="00C75018" w:rsidRDefault="0006000D" w:rsidP="0006000D">
      <w:pPr>
        <w:suppressLineNumbers/>
        <w:rPr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6000D" w:rsidRPr="00C75018" w14:paraId="703D1269" w14:textId="77777777" w:rsidTr="00977B83">
        <w:tc>
          <w:tcPr>
            <w:tcW w:w="9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1268" w14:textId="2D0289BB" w:rsidR="0006000D" w:rsidRPr="00C75018" w:rsidRDefault="0006000D" w:rsidP="00977B83">
            <w:pPr>
              <w:rPr>
                <w:b/>
                <w:bCs/>
                <w:szCs w:val="24"/>
              </w:rPr>
            </w:pPr>
            <w:r w:rsidRPr="00C75018">
              <w:rPr>
                <w:b/>
                <w:bCs/>
                <w:szCs w:val="24"/>
              </w:rPr>
              <w:t xml:space="preserve">A.  CONTRACT </w:t>
            </w:r>
            <w:r w:rsidR="00EB1581" w:rsidRPr="00C75018">
              <w:rPr>
                <w:b/>
                <w:bCs/>
                <w:szCs w:val="24"/>
              </w:rPr>
              <w:t xml:space="preserve">/ ASSITANCE INSTRUMENT </w:t>
            </w:r>
            <w:r w:rsidRPr="00C75018">
              <w:rPr>
                <w:b/>
                <w:bCs/>
                <w:szCs w:val="24"/>
              </w:rPr>
              <w:t>IDENTIFICATION</w:t>
            </w:r>
          </w:p>
        </w:tc>
      </w:tr>
    </w:tbl>
    <w:p w14:paraId="703D126A" w14:textId="77777777" w:rsidR="0006000D" w:rsidRPr="00C75018" w:rsidRDefault="0006000D" w:rsidP="0006000D">
      <w:pPr>
        <w:pStyle w:val="wfxRecipient"/>
        <w:suppressLineNumbers/>
      </w:pPr>
    </w:p>
    <w:p w14:paraId="703D126B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Contractor/Company Name/Division:</w:t>
      </w:r>
    </w:p>
    <w:p w14:paraId="703D126C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Address:</w:t>
      </w:r>
    </w:p>
    <w:p w14:paraId="703D126D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Program Identification/Title:</w:t>
      </w:r>
    </w:p>
    <w:p w14:paraId="703D126E" w14:textId="7B9B277A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Contract</w:t>
      </w:r>
      <w:r w:rsidR="00EB1581" w:rsidRPr="00C75018">
        <w:rPr>
          <w:szCs w:val="24"/>
        </w:rPr>
        <w:t>/ Assistance Instrument</w:t>
      </w:r>
      <w:r w:rsidRPr="00C75018">
        <w:rPr>
          <w:szCs w:val="24"/>
        </w:rPr>
        <w:t xml:space="preserve"> Number:</w:t>
      </w:r>
    </w:p>
    <w:p w14:paraId="703D1270" w14:textId="7CE8C858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 xml:space="preserve">Prime Contractor Name (if different from the </w:t>
      </w:r>
      <w:r w:rsidR="00EB1581" w:rsidRPr="00C75018">
        <w:rPr>
          <w:szCs w:val="24"/>
        </w:rPr>
        <w:t>contractor’s</w:t>
      </w:r>
      <w:r w:rsidRPr="00C75018">
        <w:rPr>
          <w:szCs w:val="24"/>
        </w:rPr>
        <w:t xml:space="preserve"> name cited above):</w:t>
      </w:r>
    </w:p>
    <w:p w14:paraId="703D1271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Contract Award Date:</w:t>
      </w:r>
    </w:p>
    <w:p w14:paraId="703D1272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Forecasted or Actual Contract Completion Date:</w:t>
      </w:r>
    </w:p>
    <w:p w14:paraId="703D1274" w14:textId="77777777" w:rsidR="0006000D" w:rsidRPr="00C75018" w:rsidRDefault="0006000D" w:rsidP="0006000D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6000D" w:rsidRPr="00C75018" w14:paraId="703D1276" w14:textId="77777777" w:rsidTr="00977B83">
        <w:tc>
          <w:tcPr>
            <w:tcW w:w="9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1275" w14:textId="745D9CC9" w:rsidR="0006000D" w:rsidRPr="00C75018" w:rsidRDefault="0006000D" w:rsidP="00977B83">
            <w:pPr>
              <w:rPr>
                <w:szCs w:val="24"/>
              </w:rPr>
            </w:pPr>
            <w:r w:rsidRPr="00C75018">
              <w:rPr>
                <w:b/>
                <w:bCs/>
                <w:szCs w:val="24"/>
              </w:rPr>
              <w:t xml:space="preserve">B.  IDENTIFICATION OF </w:t>
            </w:r>
            <w:r w:rsidR="00EB1581" w:rsidRPr="00C75018">
              <w:rPr>
                <w:b/>
                <w:bCs/>
                <w:szCs w:val="24"/>
              </w:rPr>
              <w:t>APPLICANT</w:t>
            </w:r>
            <w:r w:rsidRPr="00C75018">
              <w:rPr>
                <w:b/>
                <w:bCs/>
                <w:szCs w:val="24"/>
              </w:rPr>
              <w:t>’S REPRESENTATIVE</w:t>
            </w:r>
          </w:p>
        </w:tc>
      </w:tr>
    </w:tbl>
    <w:p w14:paraId="703D1277" w14:textId="77777777" w:rsidR="0006000D" w:rsidRPr="00C75018" w:rsidRDefault="0006000D" w:rsidP="0006000D">
      <w:pPr>
        <w:suppressLineNumbers/>
        <w:rPr>
          <w:b/>
          <w:bCs/>
          <w:szCs w:val="24"/>
        </w:rPr>
      </w:pPr>
    </w:p>
    <w:p w14:paraId="703D1278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Name:</w:t>
      </w:r>
    </w:p>
    <w:p w14:paraId="703D1279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Title:</w:t>
      </w:r>
    </w:p>
    <w:p w14:paraId="703D127A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Date:</w:t>
      </w:r>
    </w:p>
    <w:p w14:paraId="703D127B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Telephone Number:</w:t>
      </w:r>
    </w:p>
    <w:p w14:paraId="703D127C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Address:</w:t>
      </w:r>
    </w:p>
    <w:p w14:paraId="703D127D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E-mail Address:</w:t>
      </w:r>
    </w:p>
    <w:p w14:paraId="703D127E" w14:textId="77777777" w:rsidR="0006000D" w:rsidRPr="00C75018" w:rsidRDefault="0006000D" w:rsidP="0006000D">
      <w:pPr>
        <w:suppressLineNumbers/>
        <w:rPr>
          <w:szCs w:val="24"/>
        </w:rPr>
      </w:pPr>
    </w:p>
    <w:p w14:paraId="703D1280" w14:textId="3F53BDD6" w:rsidR="001A63A3" w:rsidRPr="00C75018" w:rsidRDefault="001A63A3">
      <w:pPr>
        <w:rPr>
          <w:szCs w:val="24"/>
        </w:rPr>
      </w:pPr>
    </w:p>
    <w:p w14:paraId="703D1281" w14:textId="77777777" w:rsidR="0006000D" w:rsidRPr="00C75018" w:rsidRDefault="0006000D" w:rsidP="0006000D">
      <w:pPr>
        <w:suppressLineNumbers/>
        <w:rPr>
          <w:b/>
          <w:bCs/>
          <w:szCs w:val="24"/>
        </w:rPr>
      </w:pPr>
      <w:r w:rsidRPr="00C75018">
        <w:rPr>
          <w:b/>
          <w:bCs/>
          <w:szCs w:val="24"/>
        </w:rPr>
        <w:t>PART II.   EVALUATION (To be completed by Point of Contact – Respondent)</w:t>
      </w:r>
    </w:p>
    <w:p w14:paraId="703D1282" w14:textId="77777777" w:rsidR="0006000D" w:rsidRPr="00C75018" w:rsidRDefault="0006000D" w:rsidP="0006000D">
      <w:pPr>
        <w:suppressLineNumbers/>
        <w:rPr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6000D" w:rsidRPr="00C75018" w14:paraId="703D1284" w14:textId="77777777" w:rsidTr="00977B83">
        <w:tc>
          <w:tcPr>
            <w:tcW w:w="9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1283" w14:textId="6C757539" w:rsidR="0006000D" w:rsidRPr="00C75018" w:rsidRDefault="0006000D" w:rsidP="00977B83">
            <w:pPr>
              <w:rPr>
                <w:b/>
                <w:bCs/>
                <w:szCs w:val="24"/>
              </w:rPr>
            </w:pPr>
            <w:r w:rsidRPr="00C75018">
              <w:rPr>
                <w:b/>
                <w:bCs/>
                <w:szCs w:val="24"/>
              </w:rPr>
              <w:t xml:space="preserve">A.  </w:t>
            </w:r>
            <w:r w:rsidR="00EB1581" w:rsidRPr="00C75018">
              <w:rPr>
                <w:b/>
                <w:bCs/>
                <w:szCs w:val="24"/>
              </w:rPr>
              <w:t xml:space="preserve">Quality of services/assistance to contract/program terms and conditions. </w:t>
            </w:r>
          </w:p>
        </w:tc>
      </w:tr>
    </w:tbl>
    <w:p w14:paraId="703D1285" w14:textId="77777777" w:rsidR="0006000D" w:rsidRPr="00C75018" w:rsidRDefault="0006000D" w:rsidP="0006000D">
      <w:pPr>
        <w:suppressLineNumbers/>
        <w:ind w:left="360"/>
        <w:rPr>
          <w:szCs w:val="24"/>
        </w:rPr>
      </w:pPr>
    </w:p>
    <w:p w14:paraId="703D1286" w14:textId="77777777" w:rsidR="0006000D" w:rsidRPr="00C75018" w:rsidRDefault="0006000D" w:rsidP="0006000D">
      <w:pPr>
        <w:numPr>
          <w:ilvl w:val="0"/>
          <w:numId w:val="1"/>
        </w:numPr>
        <w:suppressLineNumbers/>
        <w:rPr>
          <w:szCs w:val="24"/>
        </w:rPr>
      </w:pPr>
      <w:proofErr w:type="gramStart"/>
      <w:r w:rsidRPr="00C75018">
        <w:rPr>
          <w:szCs w:val="24"/>
        </w:rPr>
        <w:t xml:space="preserve">Outstanding  </w:t>
      </w:r>
      <w:r w:rsidRPr="00C75018">
        <w:rPr>
          <w:b/>
          <w:szCs w:val="24"/>
        </w:rPr>
        <w:t>(</w:t>
      </w:r>
      <w:proofErr w:type="gramEnd"/>
      <w:r w:rsidRPr="00C75018">
        <w:rPr>
          <w:b/>
          <w:szCs w:val="24"/>
        </w:rPr>
        <w:t>Explanation must be provided in Comments field below)</w:t>
      </w:r>
    </w:p>
    <w:p w14:paraId="703D1287" w14:textId="77777777" w:rsidR="0006000D" w:rsidRPr="00C75018" w:rsidRDefault="0006000D" w:rsidP="0006000D">
      <w:pPr>
        <w:numPr>
          <w:ilvl w:val="0"/>
          <w:numId w:val="1"/>
        </w:numPr>
        <w:suppressLineNumbers/>
        <w:rPr>
          <w:szCs w:val="24"/>
        </w:rPr>
      </w:pPr>
      <w:r w:rsidRPr="00C75018">
        <w:rPr>
          <w:szCs w:val="24"/>
        </w:rPr>
        <w:t>Good</w:t>
      </w:r>
    </w:p>
    <w:p w14:paraId="703D1288" w14:textId="77777777" w:rsidR="0006000D" w:rsidRPr="00C75018" w:rsidRDefault="0006000D" w:rsidP="0006000D">
      <w:pPr>
        <w:numPr>
          <w:ilvl w:val="0"/>
          <w:numId w:val="1"/>
        </w:numPr>
        <w:suppressLineNumbers/>
        <w:rPr>
          <w:szCs w:val="24"/>
        </w:rPr>
      </w:pPr>
      <w:r w:rsidRPr="00C75018">
        <w:rPr>
          <w:szCs w:val="24"/>
        </w:rPr>
        <w:t>Acceptable</w:t>
      </w:r>
    </w:p>
    <w:p w14:paraId="703D1289" w14:textId="77777777" w:rsidR="0006000D" w:rsidRPr="00C75018" w:rsidRDefault="0006000D" w:rsidP="0006000D">
      <w:pPr>
        <w:numPr>
          <w:ilvl w:val="0"/>
          <w:numId w:val="1"/>
        </w:numPr>
        <w:suppressLineNumbers/>
        <w:rPr>
          <w:szCs w:val="24"/>
        </w:rPr>
      </w:pPr>
      <w:proofErr w:type="gramStart"/>
      <w:r w:rsidRPr="00C75018">
        <w:rPr>
          <w:szCs w:val="24"/>
        </w:rPr>
        <w:t xml:space="preserve">Unsatisfactory  </w:t>
      </w:r>
      <w:r w:rsidRPr="00C75018">
        <w:rPr>
          <w:b/>
          <w:szCs w:val="24"/>
        </w:rPr>
        <w:t>(</w:t>
      </w:r>
      <w:proofErr w:type="gramEnd"/>
      <w:r w:rsidRPr="00C75018">
        <w:rPr>
          <w:b/>
          <w:szCs w:val="24"/>
        </w:rPr>
        <w:t>Explanation must be provided in Comments field below)</w:t>
      </w:r>
    </w:p>
    <w:p w14:paraId="703D128A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 xml:space="preserve">             </w:t>
      </w:r>
    </w:p>
    <w:p w14:paraId="703D128B" w14:textId="711EFAF9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 xml:space="preserve">              Comments: </w:t>
      </w:r>
    </w:p>
    <w:p w14:paraId="4C8F189E" w14:textId="45A65C7B" w:rsidR="00C75018" w:rsidRPr="00C75018" w:rsidRDefault="00C75018" w:rsidP="0006000D">
      <w:pPr>
        <w:suppressLineNumbers/>
        <w:rPr>
          <w:szCs w:val="24"/>
        </w:rPr>
      </w:pPr>
    </w:p>
    <w:p w14:paraId="703D128C" w14:textId="77777777" w:rsidR="0006000D" w:rsidRPr="00C75018" w:rsidRDefault="0006000D" w:rsidP="0006000D">
      <w:pPr>
        <w:suppressLineNumbers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6000D" w:rsidRPr="00C75018" w14:paraId="703D128E" w14:textId="77777777" w:rsidTr="00977B83">
        <w:tc>
          <w:tcPr>
            <w:tcW w:w="9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128D" w14:textId="77777777" w:rsidR="0006000D" w:rsidRPr="00C75018" w:rsidRDefault="0006000D" w:rsidP="00977B83">
            <w:pPr>
              <w:rPr>
                <w:b/>
                <w:bCs/>
                <w:szCs w:val="24"/>
              </w:rPr>
            </w:pPr>
            <w:r w:rsidRPr="00C75018">
              <w:rPr>
                <w:b/>
                <w:bCs/>
                <w:szCs w:val="24"/>
              </w:rPr>
              <w:t>B.  Effectiveness of Project Management (to include use and control of subcontractors).</w:t>
            </w:r>
          </w:p>
        </w:tc>
      </w:tr>
    </w:tbl>
    <w:p w14:paraId="703D128F" w14:textId="77777777" w:rsidR="0006000D" w:rsidRPr="00C75018" w:rsidRDefault="0006000D" w:rsidP="0006000D">
      <w:pPr>
        <w:suppressLineNumbers/>
        <w:rPr>
          <w:szCs w:val="24"/>
        </w:rPr>
      </w:pPr>
    </w:p>
    <w:p w14:paraId="703D1290" w14:textId="77777777" w:rsidR="0006000D" w:rsidRPr="00C75018" w:rsidRDefault="0006000D" w:rsidP="0006000D">
      <w:pPr>
        <w:numPr>
          <w:ilvl w:val="0"/>
          <w:numId w:val="1"/>
        </w:numPr>
        <w:suppressLineNumbers/>
        <w:rPr>
          <w:szCs w:val="24"/>
        </w:rPr>
      </w:pPr>
      <w:proofErr w:type="gramStart"/>
      <w:r w:rsidRPr="00C75018">
        <w:rPr>
          <w:szCs w:val="24"/>
        </w:rPr>
        <w:t xml:space="preserve">Outstanding  </w:t>
      </w:r>
      <w:r w:rsidRPr="00C75018">
        <w:rPr>
          <w:b/>
          <w:szCs w:val="24"/>
        </w:rPr>
        <w:t>(</w:t>
      </w:r>
      <w:proofErr w:type="gramEnd"/>
      <w:r w:rsidRPr="00C75018">
        <w:rPr>
          <w:b/>
          <w:szCs w:val="24"/>
        </w:rPr>
        <w:t>Explanation must be provided in Comments field below)</w:t>
      </w:r>
    </w:p>
    <w:p w14:paraId="703D1291" w14:textId="77777777" w:rsidR="0006000D" w:rsidRPr="00C75018" w:rsidRDefault="0006000D" w:rsidP="0006000D">
      <w:pPr>
        <w:numPr>
          <w:ilvl w:val="0"/>
          <w:numId w:val="1"/>
        </w:numPr>
        <w:suppressLineNumbers/>
        <w:rPr>
          <w:szCs w:val="24"/>
        </w:rPr>
      </w:pPr>
      <w:r w:rsidRPr="00C75018">
        <w:rPr>
          <w:szCs w:val="24"/>
        </w:rPr>
        <w:t>Good</w:t>
      </w:r>
    </w:p>
    <w:p w14:paraId="703D1292" w14:textId="77777777" w:rsidR="0006000D" w:rsidRPr="00C75018" w:rsidRDefault="0006000D" w:rsidP="0006000D">
      <w:pPr>
        <w:numPr>
          <w:ilvl w:val="0"/>
          <w:numId w:val="1"/>
        </w:numPr>
        <w:suppressLineNumbers/>
        <w:rPr>
          <w:szCs w:val="24"/>
        </w:rPr>
      </w:pPr>
      <w:r w:rsidRPr="00C75018">
        <w:rPr>
          <w:szCs w:val="24"/>
        </w:rPr>
        <w:t>Acceptable</w:t>
      </w:r>
    </w:p>
    <w:p w14:paraId="703D1293" w14:textId="77777777" w:rsidR="0006000D" w:rsidRPr="00C75018" w:rsidRDefault="0006000D" w:rsidP="0006000D">
      <w:pPr>
        <w:numPr>
          <w:ilvl w:val="0"/>
          <w:numId w:val="1"/>
        </w:numPr>
        <w:suppressLineNumbers/>
        <w:rPr>
          <w:szCs w:val="24"/>
        </w:rPr>
      </w:pPr>
      <w:proofErr w:type="gramStart"/>
      <w:r w:rsidRPr="00C75018">
        <w:rPr>
          <w:szCs w:val="24"/>
        </w:rPr>
        <w:t xml:space="preserve">Unsatisfactory  </w:t>
      </w:r>
      <w:r w:rsidRPr="00C75018">
        <w:rPr>
          <w:b/>
          <w:szCs w:val="24"/>
        </w:rPr>
        <w:t>(</w:t>
      </w:r>
      <w:proofErr w:type="gramEnd"/>
      <w:r w:rsidRPr="00C75018">
        <w:rPr>
          <w:b/>
          <w:szCs w:val="24"/>
        </w:rPr>
        <w:t>Explanation must be provided in Comments field below)</w:t>
      </w:r>
    </w:p>
    <w:p w14:paraId="703D1294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 xml:space="preserve">             </w:t>
      </w:r>
    </w:p>
    <w:p w14:paraId="703D1295" w14:textId="36CADE00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 xml:space="preserve">              Comments: </w:t>
      </w:r>
    </w:p>
    <w:p w14:paraId="1FB38948" w14:textId="77777777" w:rsidR="00C75018" w:rsidRPr="00C75018" w:rsidRDefault="00C75018" w:rsidP="0006000D">
      <w:pPr>
        <w:suppressLineNumbers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6000D" w:rsidRPr="00C75018" w14:paraId="703D12A2" w14:textId="77777777" w:rsidTr="00C75018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12A1" w14:textId="563DE4A4" w:rsidR="0006000D" w:rsidRPr="00C75018" w:rsidRDefault="00C75018" w:rsidP="00977B83">
            <w:pPr>
              <w:rPr>
                <w:b/>
                <w:bCs/>
                <w:szCs w:val="24"/>
              </w:rPr>
            </w:pPr>
            <w:r w:rsidRPr="00C75018">
              <w:rPr>
                <w:b/>
                <w:bCs/>
                <w:szCs w:val="24"/>
              </w:rPr>
              <w:lastRenderedPageBreak/>
              <w:t>C</w:t>
            </w:r>
            <w:r w:rsidR="0006000D" w:rsidRPr="00C75018">
              <w:rPr>
                <w:b/>
                <w:bCs/>
                <w:szCs w:val="24"/>
              </w:rPr>
              <w:t xml:space="preserve">.  Effectiveness in Forecasting and Controlling Estimated Costs </w:t>
            </w:r>
          </w:p>
        </w:tc>
      </w:tr>
    </w:tbl>
    <w:p w14:paraId="703D12A3" w14:textId="77777777" w:rsidR="0006000D" w:rsidRPr="00C75018" w:rsidRDefault="0006000D" w:rsidP="0006000D">
      <w:pPr>
        <w:pStyle w:val="wfxRecipient"/>
        <w:suppressLineNumbers/>
      </w:pPr>
    </w:p>
    <w:p w14:paraId="703D12A4" w14:textId="77777777" w:rsidR="0006000D" w:rsidRPr="00C75018" w:rsidRDefault="0006000D" w:rsidP="0006000D">
      <w:pPr>
        <w:numPr>
          <w:ilvl w:val="0"/>
          <w:numId w:val="1"/>
        </w:numPr>
        <w:suppressLineNumbers/>
        <w:rPr>
          <w:szCs w:val="24"/>
        </w:rPr>
      </w:pPr>
      <w:proofErr w:type="gramStart"/>
      <w:r w:rsidRPr="00C75018">
        <w:rPr>
          <w:szCs w:val="24"/>
        </w:rPr>
        <w:t xml:space="preserve">Outstanding  </w:t>
      </w:r>
      <w:r w:rsidRPr="00C75018">
        <w:rPr>
          <w:b/>
          <w:szCs w:val="24"/>
        </w:rPr>
        <w:t>(</w:t>
      </w:r>
      <w:proofErr w:type="gramEnd"/>
      <w:r w:rsidRPr="00C75018">
        <w:rPr>
          <w:b/>
          <w:szCs w:val="24"/>
        </w:rPr>
        <w:t>Explanation must be provided in Comments field below)</w:t>
      </w:r>
    </w:p>
    <w:p w14:paraId="703D12A5" w14:textId="77777777" w:rsidR="0006000D" w:rsidRPr="00C75018" w:rsidRDefault="0006000D" w:rsidP="0006000D">
      <w:pPr>
        <w:numPr>
          <w:ilvl w:val="0"/>
          <w:numId w:val="1"/>
        </w:numPr>
        <w:suppressLineNumbers/>
        <w:rPr>
          <w:szCs w:val="24"/>
        </w:rPr>
      </w:pPr>
      <w:r w:rsidRPr="00C75018">
        <w:rPr>
          <w:szCs w:val="24"/>
        </w:rPr>
        <w:t>Good</w:t>
      </w:r>
    </w:p>
    <w:p w14:paraId="703D12A6" w14:textId="77777777" w:rsidR="0006000D" w:rsidRPr="00C75018" w:rsidRDefault="0006000D" w:rsidP="0006000D">
      <w:pPr>
        <w:numPr>
          <w:ilvl w:val="0"/>
          <w:numId w:val="1"/>
        </w:numPr>
        <w:suppressLineNumbers/>
        <w:rPr>
          <w:szCs w:val="24"/>
        </w:rPr>
      </w:pPr>
      <w:r w:rsidRPr="00C75018">
        <w:rPr>
          <w:szCs w:val="24"/>
        </w:rPr>
        <w:t>Acceptable</w:t>
      </w:r>
    </w:p>
    <w:p w14:paraId="703D12A7" w14:textId="77777777" w:rsidR="0006000D" w:rsidRPr="00C75018" w:rsidRDefault="0006000D" w:rsidP="0006000D">
      <w:pPr>
        <w:numPr>
          <w:ilvl w:val="0"/>
          <w:numId w:val="1"/>
        </w:numPr>
        <w:suppressLineNumbers/>
        <w:rPr>
          <w:szCs w:val="24"/>
        </w:rPr>
      </w:pPr>
      <w:proofErr w:type="gramStart"/>
      <w:r w:rsidRPr="00C75018">
        <w:rPr>
          <w:szCs w:val="24"/>
        </w:rPr>
        <w:t xml:space="preserve">Unsatisfactory  </w:t>
      </w:r>
      <w:r w:rsidRPr="00C75018">
        <w:rPr>
          <w:b/>
          <w:szCs w:val="24"/>
        </w:rPr>
        <w:t>(</w:t>
      </w:r>
      <w:proofErr w:type="gramEnd"/>
      <w:r w:rsidRPr="00C75018">
        <w:rPr>
          <w:b/>
          <w:szCs w:val="24"/>
        </w:rPr>
        <w:t>Explanation must be provided in Comments field below)</w:t>
      </w:r>
    </w:p>
    <w:p w14:paraId="703D12A8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 xml:space="preserve">             </w:t>
      </w:r>
    </w:p>
    <w:p w14:paraId="703D12A9" w14:textId="77777777" w:rsidR="0006000D" w:rsidRPr="00C75018" w:rsidRDefault="0006000D" w:rsidP="0006000D">
      <w:pPr>
        <w:pStyle w:val="wfxRecipient"/>
        <w:suppressLineNumbers/>
      </w:pPr>
      <w:r w:rsidRPr="00C75018">
        <w:t xml:space="preserve">              Comments:</w:t>
      </w:r>
    </w:p>
    <w:p w14:paraId="703D12AA" w14:textId="77777777" w:rsidR="0006000D" w:rsidRPr="00C75018" w:rsidRDefault="0006000D" w:rsidP="0006000D">
      <w:pPr>
        <w:pStyle w:val="wfxRecipient"/>
        <w:suppressLineNumbers/>
      </w:pPr>
    </w:p>
    <w:p w14:paraId="703D12B4" w14:textId="25E22143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 xml:space="preserve">          </w:t>
      </w:r>
    </w:p>
    <w:p w14:paraId="6F22C7B3" w14:textId="77777777" w:rsidR="00C75018" w:rsidRPr="00C75018" w:rsidRDefault="00C75018" w:rsidP="0006000D">
      <w:pPr>
        <w:suppressLineNumbers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6000D" w:rsidRPr="00C75018" w14:paraId="703D12B6" w14:textId="77777777" w:rsidTr="00977B83">
        <w:tc>
          <w:tcPr>
            <w:tcW w:w="9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12B5" w14:textId="77777777" w:rsidR="0006000D" w:rsidRPr="00C75018" w:rsidRDefault="0006000D" w:rsidP="00977B83">
            <w:pPr>
              <w:suppressLineNumbers/>
              <w:rPr>
                <w:szCs w:val="24"/>
              </w:rPr>
            </w:pPr>
            <w:r w:rsidRPr="00C75018">
              <w:rPr>
                <w:b/>
                <w:bCs/>
                <w:szCs w:val="24"/>
              </w:rPr>
              <w:t>F.  General Comments.  Provide any other relevant performance information.</w:t>
            </w:r>
          </w:p>
        </w:tc>
      </w:tr>
    </w:tbl>
    <w:p w14:paraId="703D12B7" w14:textId="2CC2B5A8" w:rsidR="0006000D" w:rsidRPr="00C75018" w:rsidRDefault="0006000D" w:rsidP="0006000D">
      <w:pPr>
        <w:suppressLineNumbers/>
        <w:rPr>
          <w:szCs w:val="24"/>
        </w:rPr>
      </w:pPr>
    </w:p>
    <w:p w14:paraId="0A2D412A" w14:textId="6A16775E" w:rsidR="00C75018" w:rsidRPr="00C75018" w:rsidRDefault="00C75018" w:rsidP="00C75018">
      <w:pPr>
        <w:pStyle w:val="wfxRecipient"/>
        <w:suppressLineNumbers/>
        <w:ind w:left="810"/>
      </w:pPr>
      <w:r w:rsidRPr="00C75018">
        <w:t xml:space="preserve"> Comments:</w:t>
      </w:r>
    </w:p>
    <w:p w14:paraId="44BFB91C" w14:textId="77777777" w:rsidR="00C75018" w:rsidRPr="00C75018" w:rsidRDefault="00C75018" w:rsidP="0006000D">
      <w:pPr>
        <w:suppressLineNumbers/>
        <w:rPr>
          <w:szCs w:val="24"/>
        </w:rPr>
      </w:pPr>
    </w:p>
    <w:p w14:paraId="703D12B8" w14:textId="42770335" w:rsidR="0006000D" w:rsidRPr="00C75018" w:rsidRDefault="0006000D" w:rsidP="0006000D">
      <w:pPr>
        <w:suppressLineNumbers/>
        <w:rPr>
          <w:szCs w:val="24"/>
        </w:rPr>
      </w:pPr>
    </w:p>
    <w:p w14:paraId="6AC2D102" w14:textId="4ED921E0" w:rsidR="00C75018" w:rsidRPr="00C75018" w:rsidRDefault="00C75018" w:rsidP="0006000D">
      <w:pPr>
        <w:suppressLineNumbers/>
        <w:rPr>
          <w:szCs w:val="24"/>
        </w:rPr>
      </w:pPr>
    </w:p>
    <w:p w14:paraId="7AF57AA5" w14:textId="366EF7D7" w:rsidR="00C75018" w:rsidRPr="00C75018" w:rsidRDefault="00C75018" w:rsidP="0006000D">
      <w:pPr>
        <w:suppressLineNumbers/>
        <w:rPr>
          <w:szCs w:val="24"/>
        </w:rPr>
      </w:pPr>
    </w:p>
    <w:p w14:paraId="5A26BC29" w14:textId="1B0D4E8F" w:rsidR="00C75018" w:rsidRPr="00C75018" w:rsidRDefault="00C75018" w:rsidP="0006000D">
      <w:pPr>
        <w:suppressLineNumbers/>
        <w:rPr>
          <w:szCs w:val="24"/>
        </w:rPr>
      </w:pPr>
    </w:p>
    <w:p w14:paraId="688B795F" w14:textId="49BC1EE8" w:rsidR="00C75018" w:rsidRPr="00C75018" w:rsidRDefault="00C75018" w:rsidP="0006000D">
      <w:pPr>
        <w:suppressLineNumbers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6000D" w:rsidRPr="00C75018" w14:paraId="703D12C1" w14:textId="77777777" w:rsidTr="00C75018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12C0" w14:textId="5B6EBDDF" w:rsidR="0006000D" w:rsidRPr="00C75018" w:rsidRDefault="00C75018" w:rsidP="00977B83">
            <w:pPr>
              <w:rPr>
                <w:szCs w:val="24"/>
              </w:rPr>
            </w:pPr>
            <w:r w:rsidRPr="00C75018">
              <w:rPr>
                <w:b/>
                <w:bCs/>
                <w:szCs w:val="24"/>
              </w:rPr>
              <w:t>G</w:t>
            </w:r>
            <w:r w:rsidR="0006000D" w:rsidRPr="00C75018">
              <w:rPr>
                <w:b/>
                <w:bCs/>
                <w:szCs w:val="24"/>
              </w:rPr>
              <w:t xml:space="preserve">.  Respondent Identification.  </w:t>
            </w:r>
            <w:r w:rsidR="0006000D" w:rsidRPr="00C75018">
              <w:rPr>
                <w:b/>
                <w:szCs w:val="24"/>
              </w:rPr>
              <w:t>Please provide the following information:</w:t>
            </w:r>
          </w:p>
        </w:tc>
      </w:tr>
    </w:tbl>
    <w:p w14:paraId="703D12C2" w14:textId="77777777" w:rsidR="0006000D" w:rsidRPr="00C75018" w:rsidRDefault="0006000D" w:rsidP="0006000D">
      <w:pPr>
        <w:suppressLineNumbers/>
        <w:rPr>
          <w:szCs w:val="24"/>
        </w:rPr>
      </w:pPr>
    </w:p>
    <w:p w14:paraId="703D12C3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Organization:</w:t>
      </w:r>
    </w:p>
    <w:p w14:paraId="703D12C4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Name:</w:t>
      </w:r>
    </w:p>
    <w:p w14:paraId="703D12C5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Title:</w:t>
      </w:r>
    </w:p>
    <w:p w14:paraId="703D12C6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Date:</w:t>
      </w:r>
    </w:p>
    <w:p w14:paraId="703D12C7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Telephone Number</w:t>
      </w:r>
    </w:p>
    <w:p w14:paraId="703D12C8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Address:</w:t>
      </w:r>
    </w:p>
    <w:p w14:paraId="703D12C9" w14:textId="77777777" w:rsidR="0006000D" w:rsidRPr="00C75018" w:rsidRDefault="0006000D" w:rsidP="0006000D">
      <w:pPr>
        <w:suppressLineNumbers/>
        <w:rPr>
          <w:szCs w:val="24"/>
        </w:rPr>
      </w:pPr>
      <w:r w:rsidRPr="00C75018">
        <w:rPr>
          <w:szCs w:val="24"/>
        </w:rPr>
        <w:t>E-mail Address:</w:t>
      </w:r>
    </w:p>
    <w:p w14:paraId="703D12CA" w14:textId="77777777" w:rsidR="00AA6C64" w:rsidRPr="00C75018" w:rsidRDefault="00AA6C64" w:rsidP="00AA6C64">
      <w:pPr>
        <w:pStyle w:val="Header"/>
        <w:rPr>
          <w:szCs w:val="24"/>
        </w:rPr>
      </w:pPr>
    </w:p>
    <w:sectPr w:rsidR="00AA6C64" w:rsidRPr="00C75018">
      <w:headerReference w:type="first" r:id="rId11"/>
      <w:type w:val="continuous"/>
      <w:pgSz w:w="12240" w:h="15840" w:code="1"/>
      <w:pgMar w:top="216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D12CD" w14:textId="77777777" w:rsidR="001238F4" w:rsidRDefault="001238F4">
      <w:r>
        <w:separator/>
      </w:r>
    </w:p>
  </w:endnote>
  <w:endnote w:type="continuationSeparator" w:id="0">
    <w:p w14:paraId="703D12CE" w14:textId="77777777" w:rsidR="001238F4" w:rsidRDefault="00123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D12CB" w14:textId="77777777" w:rsidR="001238F4" w:rsidRDefault="001238F4">
      <w:r>
        <w:separator/>
      </w:r>
    </w:p>
  </w:footnote>
  <w:footnote w:type="continuationSeparator" w:id="0">
    <w:p w14:paraId="703D12CC" w14:textId="77777777" w:rsidR="001238F4" w:rsidRDefault="00123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D12D5" w14:textId="49CA6D68" w:rsidR="00D0270A" w:rsidRPr="00EB1581" w:rsidRDefault="00EB1581" w:rsidP="00EB1581">
    <w:pPr>
      <w:tabs>
        <w:tab w:val="center" w:pos="4680"/>
      </w:tabs>
      <w:ind w:left="900"/>
      <w:jc w:val="right"/>
      <w:rPr>
        <w:szCs w:val="24"/>
      </w:rPr>
    </w:pPr>
    <w:r w:rsidRPr="00EB1581">
      <w:rPr>
        <w:szCs w:val="24"/>
      </w:rPr>
      <w:t>Notice of Funding Opportunity- APEX Accelerators</w:t>
    </w:r>
  </w:p>
  <w:p w14:paraId="75D41CFF" w14:textId="70BFC83C" w:rsidR="00EB1581" w:rsidRPr="00EB1581" w:rsidRDefault="00EB1581" w:rsidP="00EB1581">
    <w:pPr>
      <w:tabs>
        <w:tab w:val="center" w:pos="4680"/>
      </w:tabs>
      <w:ind w:left="900"/>
      <w:jc w:val="right"/>
      <w:rPr>
        <w:szCs w:val="24"/>
      </w:rPr>
    </w:pPr>
    <w:r w:rsidRPr="00EB1581">
      <w:rPr>
        <w:szCs w:val="24"/>
      </w:rPr>
      <w:t xml:space="preserve">Attachment </w:t>
    </w:r>
    <w:r>
      <w:rPr>
        <w:szCs w:val="24"/>
      </w:rPr>
      <w:t>1</w:t>
    </w:r>
    <w:r w:rsidRPr="00EB1581">
      <w:rPr>
        <w:szCs w:val="24"/>
      </w:rPr>
      <w:t>5a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051B2"/>
    <w:multiLevelType w:val="hybridMultilevel"/>
    <w:tmpl w:val="C8DC315C"/>
    <w:lvl w:ilvl="0" w:tplc="78061F3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755861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20"/>
    <w:rsid w:val="00034EA9"/>
    <w:rsid w:val="00051721"/>
    <w:rsid w:val="0006000D"/>
    <w:rsid w:val="000B768B"/>
    <w:rsid w:val="001238F4"/>
    <w:rsid w:val="00175776"/>
    <w:rsid w:val="001A63A3"/>
    <w:rsid w:val="001B3359"/>
    <w:rsid w:val="001C75A3"/>
    <w:rsid w:val="001C77EB"/>
    <w:rsid w:val="00201858"/>
    <w:rsid w:val="00207DC0"/>
    <w:rsid w:val="002148E8"/>
    <w:rsid w:val="0024112C"/>
    <w:rsid w:val="00255130"/>
    <w:rsid w:val="002977EA"/>
    <w:rsid w:val="002C3C9D"/>
    <w:rsid w:val="003222AC"/>
    <w:rsid w:val="003600FB"/>
    <w:rsid w:val="003C36C8"/>
    <w:rsid w:val="004533CA"/>
    <w:rsid w:val="00487A60"/>
    <w:rsid w:val="004F3FD5"/>
    <w:rsid w:val="00513B20"/>
    <w:rsid w:val="005F70E6"/>
    <w:rsid w:val="006010FA"/>
    <w:rsid w:val="00642F96"/>
    <w:rsid w:val="0065337F"/>
    <w:rsid w:val="007468D6"/>
    <w:rsid w:val="00761132"/>
    <w:rsid w:val="007A3A45"/>
    <w:rsid w:val="007A5F55"/>
    <w:rsid w:val="008B77A8"/>
    <w:rsid w:val="00910336"/>
    <w:rsid w:val="00977620"/>
    <w:rsid w:val="009C7739"/>
    <w:rsid w:val="009E6F00"/>
    <w:rsid w:val="00A27823"/>
    <w:rsid w:val="00A7447D"/>
    <w:rsid w:val="00AA6C64"/>
    <w:rsid w:val="00B60158"/>
    <w:rsid w:val="00BD105D"/>
    <w:rsid w:val="00C75018"/>
    <w:rsid w:val="00CA383A"/>
    <w:rsid w:val="00D0270A"/>
    <w:rsid w:val="00D12005"/>
    <w:rsid w:val="00D4337F"/>
    <w:rsid w:val="00DE54E2"/>
    <w:rsid w:val="00EB1581"/>
    <w:rsid w:val="00EE1E83"/>
    <w:rsid w:val="00EF3E20"/>
    <w:rsid w:val="00EF54FB"/>
    <w:rsid w:val="00EF5614"/>
    <w:rsid w:val="00F3574F"/>
    <w:rsid w:val="00F762F0"/>
    <w:rsid w:val="00F9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3D123F"/>
  <w15:docId w15:val="{FFF7413D-179C-4DB1-82B8-A7BBBAC9D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823"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</w:style>
  <w:style w:type="paragraph" w:styleId="Heading2">
    <w:name w:val="heading 2"/>
    <w:basedOn w:val="Normal"/>
    <w:next w:val="Normal"/>
    <w:qFormat/>
    <w:rsid w:val="00513B20"/>
    <w:pPr>
      <w:keepNext/>
      <w:ind w:left="720"/>
      <w:outlineLvl w:val="1"/>
    </w:pPr>
    <w:rPr>
      <w:b/>
      <w:sz w:val="12"/>
      <w:szCs w:val="1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6000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Helvetica" w:hAnsi="Helvetica"/>
      <w:b/>
      <w:bCs/>
    </w:rPr>
  </w:style>
  <w:style w:type="paragraph" w:styleId="Subtitle">
    <w:name w:val="Subtitle"/>
    <w:basedOn w:val="Normal"/>
    <w:qFormat/>
    <w:pPr>
      <w:jc w:val="center"/>
    </w:pPr>
    <w:rPr>
      <w:rFonts w:ascii="Helvetica" w:hAnsi="Helvetica"/>
      <w:b/>
      <w:caps/>
      <w:sz w:val="16"/>
    </w:rPr>
  </w:style>
  <w:style w:type="paragraph" w:styleId="BodyText">
    <w:name w:val="Body Text"/>
    <w:basedOn w:val="Normal"/>
    <w:rPr>
      <w:rFonts w:ascii="Helvetica" w:hAnsi="Helvetica"/>
      <w:b/>
      <w:sz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ompanyName">
    <w:name w:val="Company Name"/>
    <w:basedOn w:val="Subtitle"/>
    <w:rsid w:val="00513B20"/>
    <w:rPr>
      <w:rFonts w:ascii="Arial Bold" w:hAnsi="Arial Bold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pacing w:before="280"/>
    </w:pPr>
    <w:rPr>
      <w:sz w:val="12"/>
    </w:rPr>
  </w:style>
  <w:style w:type="paragraph" w:customStyle="1" w:styleId="LHDA">
    <w:name w:val="LHDA"/>
    <w:basedOn w:val="Title"/>
    <w:rsid w:val="00513B20"/>
    <w:rPr>
      <w:rFonts w:ascii="Arial Bold" w:hAnsi="Arial Bold"/>
      <w:caps/>
      <w:szCs w:val="24"/>
    </w:rPr>
  </w:style>
  <w:style w:type="paragraph" w:styleId="BalloonText">
    <w:name w:val="Balloon Text"/>
    <w:basedOn w:val="Normal"/>
    <w:semiHidden/>
    <w:rPr>
      <w:rFonts w:ascii="Tahoma" w:hAnsi="Tahoma" w:cs="Helvetica"/>
      <w:sz w:val="16"/>
      <w:szCs w:val="16"/>
    </w:rPr>
  </w:style>
  <w:style w:type="paragraph" w:customStyle="1" w:styleId="BlackDODSeal">
    <w:name w:val="BlackDODSeal"/>
    <w:pPr>
      <w:jc w:val="center"/>
    </w:pPr>
    <w:rPr>
      <w:rFonts w:ascii="Arial" w:hAnsi="Arial"/>
      <w:b/>
      <w:caps/>
      <w:color w:val="000000"/>
      <w:sz w:val="22"/>
    </w:rPr>
  </w:style>
  <w:style w:type="paragraph" w:customStyle="1" w:styleId="Reply">
    <w:name w:val="Reply"/>
    <w:basedOn w:val="Normal"/>
    <w:rsid w:val="00513B20"/>
    <w:rPr>
      <w:rFonts w:ascii="Arial" w:hAnsi="Arial"/>
      <w:b/>
      <w:sz w:val="12"/>
    </w:rPr>
  </w:style>
  <w:style w:type="character" w:customStyle="1" w:styleId="Heading3Char">
    <w:name w:val="Heading 3 Char"/>
    <w:basedOn w:val="DefaultParagraphFont"/>
    <w:link w:val="Heading3"/>
    <w:semiHidden/>
    <w:rsid w:val="000600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06000D"/>
    <w:rPr>
      <w:rFonts w:ascii="Calibri" w:eastAsia="Calibri" w:hAnsi="Calibri"/>
      <w:sz w:val="22"/>
      <w:szCs w:val="22"/>
    </w:rPr>
  </w:style>
  <w:style w:type="paragraph" w:customStyle="1" w:styleId="wfxRecipient">
    <w:name w:val="wfxRecipient"/>
    <w:basedOn w:val="Normal"/>
    <w:rsid w:val="0006000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7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borah.ault\AppData\Local\Temp\1\wz3cd5\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Category xmlns="c15dd703-d101-405d-aeec-795dfdbfa820">Letterhead</Categor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AC3C63318CEC4A9BB64800BFC0D9A9" ma:contentTypeVersion="1" ma:contentTypeDescription="Create a new document." ma:contentTypeScope="" ma:versionID="72b1394c7b98489dca58ff0353514f97">
  <xsd:schema xmlns:xsd="http://www.w3.org/2001/XMLSchema" xmlns:xs="http://www.w3.org/2001/XMLSchema" xmlns:p="http://schemas.microsoft.com/office/2006/metadata/properties" xmlns:ns2="c15dd703-d101-405d-aeec-795dfdbfa820" targetNamespace="http://schemas.microsoft.com/office/2006/metadata/properties" ma:root="true" ma:fieldsID="f1d6a27649821dad607d62fc9877f4e2" ns2:_="">
    <xsd:import namespace="c15dd703-d101-405d-aeec-795dfdbfa820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5dd703-d101-405d-aeec-795dfdbfa820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Letterhead" ma:format="Dropdown" ma:internalName="Category">
      <xsd:simpleType>
        <xsd:restriction base="dms:Choice">
          <xsd:enumeration value="Letterhead"/>
          <xsd:enumeration value="Logos"/>
          <xsd:enumeration value="Instructions"/>
          <xsd:enumeration value="Briefing Templates"/>
          <xsd:enumeration value="OPARC Staff Communications and Taskings"/>
          <xsd:enumeration value="HCAs PARCs Policy Chiefs"/>
          <xsd:enumeration value="DASA(P)Roster"/>
          <xsd:enumeration value="Office Symbols"/>
          <xsd:enumeration value="Outlook and Signature Blocks"/>
          <xsd:enumeration value="Business Card Templates"/>
          <xsd:enumeration value="Other Documents"/>
          <xsd:enumeration value="Maps/Addresse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0B4A3C-08BA-451D-AD67-675CFEDE8525}">
  <ds:schemaRefs>
    <ds:schemaRef ds:uri="http://schemas.microsoft.com/office/2006/metadata/properties"/>
    <ds:schemaRef ds:uri="c15dd703-d101-405d-aeec-795dfdbfa820"/>
  </ds:schemaRefs>
</ds:datastoreItem>
</file>

<file path=customXml/itemProps2.xml><?xml version="1.0" encoding="utf-8"?>
<ds:datastoreItem xmlns:ds="http://schemas.openxmlformats.org/officeDocument/2006/customXml" ds:itemID="{179BF93D-9659-4E10-9ABD-E08357527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5dd703-d101-405d-aeec-795dfdbfa8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AC0BA-4A7B-4722-AE08-C7B72FAE03F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39C0CA-522A-45EF-85AE-6B8DF09B7D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Department of the Army Letterhead</vt:lpstr>
    </vt:vector>
  </TitlesOfParts>
  <Company>United States Army Publishing Agency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Department of the Army Letterhead</dc:title>
  <dc:creator>deborah.ault</dc:creator>
  <cp:keywords>DA Letterhead Template</cp:keywords>
  <cp:lastModifiedBy>Fisher, Christopher M CIV USARMY ACC (USA)</cp:lastModifiedBy>
  <cp:revision>2</cp:revision>
  <cp:lastPrinted>2011-04-04T13:28:00Z</cp:lastPrinted>
  <dcterms:created xsi:type="dcterms:W3CDTF">2023-03-02T20:52:00Z</dcterms:created>
  <dcterms:modified xsi:type="dcterms:W3CDTF">2023-03-02T20:52:00Z</dcterms:modified>
</cp:coreProperties>
</file>